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8"/>
        <w:gridCol w:w="7947"/>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52BC2B12" w14:textId="11533EE7" w:rsidR="002E06AF" w:rsidRDefault="002E06AF" w:rsidP="002E06AF">
            <w:pPr>
              <w:rPr>
                <w:rFonts w:cs="Arial"/>
                <w:sz w:val="20"/>
                <w:szCs w:val="20"/>
                <w:lang w:val="en-IE" w:eastAsia="en-US"/>
              </w:rPr>
            </w:pPr>
            <w:r>
              <w:rPr>
                <w:rFonts w:cs="Arial"/>
              </w:rPr>
              <w:t>Sum</w:t>
            </w:r>
            <w:r>
              <w:rPr>
                <w:rFonts w:cs="Arial"/>
              </w:rPr>
              <w:t xml:space="preserve">mer Works 2026 - St. </w:t>
            </w:r>
            <w:proofErr w:type="spellStart"/>
            <w:r>
              <w:rPr>
                <w:rFonts w:cs="Arial"/>
              </w:rPr>
              <w:t>Finians</w:t>
            </w:r>
            <w:proofErr w:type="spellEnd"/>
            <w:r>
              <w:rPr>
                <w:rFonts w:cs="Arial"/>
              </w:rPr>
              <w:t xml:space="preserve"> Community College - </w:t>
            </w:r>
            <w:proofErr w:type="spellStart"/>
            <w:r>
              <w:rPr>
                <w:rFonts w:cs="Arial"/>
              </w:rPr>
              <w:t>Castlefarm</w:t>
            </w:r>
            <w:proofErr w:type="spellEnd"/>
            <w:r>
              <w:rPr>
                <w:rFonts w:cs="Arial"/>
              </w:rPr>
              <w:t xml:space="preserve">, Swords, Co. Dublin K67YN93 </w:t>
            </w:r>
          </w:p>
          <w:p w14:paraId="35125546" w14:textId="17CD3FB0" w:rsidR="00F43EF8" w:rsidRPr="00B908C9" w:rsidRDefault="002E06AF" w:rsidP="002E06AF">
            <w:pPr>
              <w:rPr>
                <w:iCs/>
                <w:color w:val="003366"/>
              </w:rPr>
            </w:pPr>
            <w:r>
              <w:rPr>
                <w:rFonts w:cs="Arial"/>
              </w:rPr>
              <w:t>Proposed Science and Prep Room &amp; Store</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w:t>
      </w:r>
      <w:proofErr w:type="gramStart"/>
      <w:r w:rsidR="000102F8" w:rsidRPr="000D7E2F">
        <w:rPr>
          <w:color w:val="003366"/>
          <w:sz w:val="20"/>
          <w:szCs w:val="20"/>
        </w:rPr>
        <w:t>all of</w:t>
      </w:r>
      <w:proofErr w:type="gramEnd"/>
      <w:r w:rsidR="000102F8" w:rsidRPr="000D7E2F">
        <w:rPr>
          <w:color w:val="003366"/>
          <w:sz w:val="20"/>
          <w:szCs w:val="20"/>
        </w:rPr>
        <w:t xml:space="preserve"> the above </w:t>
      </w:r>
      <w:r w:rsidRPr="000D7E2F">
        <w:rPr>
          <w:color w:val="003366"/>
          <w:sz w:val="20"/>
          <w:szCs w:val="20"/>
        </w:rPr>
        <w:t xml:space="preserve">within the required </w:t>
      </w:r>
      <w:proofErr w:type="gramStart"/>
      <w:r w:rsidRPr="000D7E2F">
        <w:rPr>
          <w:color w:val="003366"/>
          <w:sz w:val="20"/>
          <w:szCs w:val="20"/>
        </w:rPr>
        <w:t>time period</w:t>
      </w:r>
      <w:proofErr w:type="gramEnd"/>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proofErr w:type="gramStart"/>
      <w:r w:rsidRPr="00712422">
        <w:rPr>
          <w:i/>
          <w:color w:val="003366"/>
          <w:sz w:val="20"/>
          <w:szCs w:val="20"/>
        </w:rPr>
        <w:t>For the purpose of</w:t>
      </w:r>
      <w:proofErr w:type="gramEnd"/>
      <w:r w:rsidRPr="00712422">
        <w:rPr>
          <w:i/>
          <w:color w:val="003366"/>
          <w:sz w:val="20"/>
          <w:szCs w:val="20"/>
        </w:rPr>
        <w:t xml:space="preserve">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w:t>
      </w:r>
      <w:proofErr w:type="gramStart"/>
      <w:r w:rsidR="008445EE">
        <w:rPr>
          <w:color w:val="003366"/>
          <w:sz w:val="20"/>
          <w:szCs w:val="20"/>
        </w:rPr>
        <w:t>all of</w:t>
      </w:r>
      <w:proofErr w:type="gramEnd"/>
      <w:r w:rsidR="008445EE">
        <w:rPr>
          <w:color w:val="003366"/>
          <w:sz w:val="20"/>
          <w:szCs w:val="20"/>
        </w:rPr>
        <w:t xml:space="preserve">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proofErr w:type="gramStart"/>
      <w:r w:rsidR="008445EE">
        <w:rPr>
          <w:color w:val="003366"/>
          <w:sz w:val="20"/>
          <w:szCs w:val="20"/>
        </w:rPr>
        <w:t>so</w:t>
      </w:r>
      <w:proofErr w:type="gramEnd"/>
      <w:r w:rsidR="008445EE">
        <w:rPr>
          <w:color w:val="003366"/>
          <w:sz w:val="20"/>
          <w:szCs w:val="20"/>
        </w:rPr>
        <w:t xml:space="preserve">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lastRenderedPageBreak/>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proofErr w:type="gramStart"/>
      <w:r>
        <w:rPr>
          <w:color w:val="003366"/>
          <w:sz w:val="20"/>
          <w:szCs w:val="20"/>
        </w:rPr>
        <w:t>so</w:t>
      </w:r>
      <w:proofErr w:type="gramEnd"/>
      <w:r>
        <w:rPr>
          <w:color w:val="003366"/>
          <w:sz w:val="20"/>
          <w:szCs w:val="20"/>
        </w:rPr>
        <w:t xml:space="preserve">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w:t>
      </w:r>
      <w:proofErr w:type="gramStart"/>
      <w:r w:rsidR="00375567" w:rsidRPr="00375567">
        <w:rPr>
          <w:color w:val="003366"/>
          <w:sz w:val="20"/>
          <w:szCs w:val="20"/>
        </w:rPr>
        <w:t>Degree</w:t>
      </w:r>
      <w:proofErr w:type="gramEnd"/>
      <w:r w:rsidR="00375567" w:rsidRPr="00375567">
        <w:rPr>
          <w:color w:val="003366"/>
          <w:sz w:val="20"/>
          <w:szCs w:val="20"/>
        </w:rPr>
        <w:t>/diploma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11"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 xml:space="preserve">above named </w:t>
      </w:r>
      <w:r w:rsidRPr="000D7E2F">
        <w:rPr>
          <w:color w:val="003366"/>
          <w:sz w:val="20"/>
          <w:szCs w:val="20"/>
        </w:rPr>
        <w:lastRenderedPageBreak/>
        <w:t>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 xml:space="preserve">If the role of PSCS is to be sub-contracted to an external </w:t>
      </w:r>
      <w:proofErr w:type="gramStart"/>
      <w:r w:rsidR="00AD787D">
        <w:rPr>
          <w:color w:val="003366"/>
          <w:sz w:val="20"/>
          <w:szCs w:val="20"/>
        </w:rPr>
        <w:t>company</w:t>
      </w:r>
      <w:proofErr w:type="gramEnd"/>
      <w:r w:rsidR="00AD787D">
        <w:rPr>
          <w:color w:val="003366"/>
          <w:sz w:val="20"/>
          <w:szCs w:val="20"/>
        </w:rPr>
        <w:t xml:space="preserve">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12"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I/We (the Applicant) have read the above declaration</w:t>
      </w:r>
      <w:proofErr w:type="gramStart"/>
      <w:r w:rsidRPr="00C57A33">
        <w:rPr>
          <w:color w:val="003366"/>
          <w:sz w:val="20"/>
          <w:szCs w:val="20"/>
        </w:rPr>
        <w:t xml:space="preserve"> and in particular</w:t>
      </w:r>
      <w:proofErr w:type="gramEnd"/>
      <w:r w:rsidRPr="00C57A33">
        <w:rPr>
          <w:color w:val="003366"/>
          <w:sz w:val="20"/>
          <w:szCs w:val="20"/>
        </w:rPr>
        <w:t xml:space="preserve">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proofErr w:type="gramStart"/>
            <w:r w:rsidRPr="00333E3B">
              <w:rPr>
                <w:rFonts w:cs="Arial"/>
                <w:b/>
                <w:bCs/>
                <w:sz w:val="20"/>
                <w:szCs w:val="20"/>
              </w:rPr>
              <w:t xml:space="preserve">Signed </w:t>
            </w:r>
            <w:r>
              <w:rPr>
                <w:rFonts w:cs="Arial"/>
                <w:b/>
                <w:bCs/>
                <w:sz w:val="20"/>
                <w:szCs w:val="20"/>
              </w:rPr>
              <w:t>:</w:t>
            </w:r>
            <w:proofErr w:type="gramEnd"/>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proofErr w:type="gramStart"/>
            <w:r>
              <w:rPr>
                <w:rFonts w:cs="Arial"/>
                <w:b/>
                <w:bCs/>
                <w:sz w:val="20"/>
                <w:szCs w:val="20"/>
              </w:rPr>
              <w:t>Name</w:t>
            </w:r>
            <w:r w:rsidRPr="00333E3B">
              <w:rPr>
                <w:rFonts w:cs="Arial"/>
                <w:b/>
                <w:bCs/>
                <w:sz w:val="20"/>
                <w:szCs w:val="20"/>
              </w:rPr>
              <w:t xml:space="preserve"> </w:t>
            </w:r>
            <w:r>
              <w:rPr>
                <w:rFonts w:cs="Arial"/>
                <w:b/>
                <w:bCs/>
                <w:sz w:val="20"/>
                <w:szCs w:val="20"/>
              </w:rPr>
              <w:t>:</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w:t>
            </w:r>
            <w:proofErr w:type="gramStart"/>
            <w:r w:rsidRPr="001E4AF0">
              <w:rPr>
                <w:rFonts w:cs="Arial"/>
                <w:b/>
                <w:color w:val="000000"/>
                <w:sz w:val="20"/>
                <w:szCs w:val="20"/>
              </w:rPr>
              <w:t>Title :</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3"/>
      <w:footerReference w:type="default" r:id="rId14"/>
      <w:headerReference w:type="first" r:id="rId15"/>
      <w:footerReference w:type="first" r:id="rId16"/>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5CB97" w14:textId="77777777" w:rsidR="00696628" w:rsidRDefault="00696628">
      <w:r>
        <w:separator/>
      </w:r>
    </w:p>
  </w:endnote>
  <w:endnote w:type="continuationSeparator" w:id="0">
    <w:p w14:paraId="14F4209A" w14:textId="77777777" w:rsidR="00696628" w:rsidRDefault="0069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579F9" w14:textId="77777777" w:rsidR="00696628" w:rsidRDefault="00696628">
      <w:r>
        <w:separator/>
      </w:r>
    </w:p>
  </w:footnote>
  <w:footnote w:type="continuationSeparator" w:id="0">
    <w:p w14:paraId="4F28976F" w14:textId="77777777" w:rsidR="00696628" w:rsidRDefault="00696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D16AF"/>
    <w:rsid w:val="000D7E2F"/>
    <w:rsid w:val="00107C9C"/>
    <w:rsid w:val="00132EAB"/>
    <w:rsid w:val="001510AD"/>
    <w:rsid w:val="001734C1"/>
    <w:rsid w:val="001777AF"/>
    <w:rsid w:val="001D18E3"/>
    <w:rsid w:val="001D45E6"/>
    <w:rsid w:val="00204C11"/>
    <w:rsid w:val="002163B8"/>
    <w:rsid w:val="00216EE5"/>
    <w:rsid w:val="002514F0"/>
    <w:rsid w:val="002557B5"/>
    <w:rsid w:val="002678E4"/>
    <w:rsid w:val="00290FB6"/>
    <w:rsid w:val="002A2C5C"/>
    <w:rsid w:val="002E06AF"/>
    <w:rsid w:val="00302CE8"/>
    <w:rsid w:val="00303F30"/>
    <w:rsid w:val="00315937"/>
    <w:rsid w:val="003222E8"/>
    <w:rsid w:val="00330CB1"/>
    <w:rsid w:val="00375567"/>
    <w:rsid w:val="003870E2"/>
    <w:rsid w:val="003B67FF"/>
    <w:rsid w:val="003D0877"/>
    <w:rsid w:val="00404C47"/>
    <w:rsid w:val="00404D49"/>
    <w:rsid w:val="004A531D"/>
    <w:rsid w:val="004D06EB"/>
    <w:rsid w:val="004E05A2"/>
    <w:rsid w:val="004F3B75"/>
    <w:rsid w:val="004F512E"/>
    <w:rsid w:val="00500109"/>
    <w:rsid w:val="00504C0D"/>
    <w:rsid w:val="0052180A"/>
    <w:rsid w:val="005374FD"/>
    <w:rsid w:val="00542F91"/>
    <w:rsid w:val="005858E5"/>
    <w:rsid w:val="005A3F26"/>
    <w:rsid w:val="005D3524"/>
    <w:rsid w:val="006476BB"/>
    <w:rsid w:val="00683980"/>
    <w:rsid w:val="00696628"/>
    <w:rsid w:val="006A4DDE"/>
    <w:rsid w:val="006B3347"/>
    <w:rsid w:val="006F3DEF"/>
    <w:rsid w:val="007034DC"/>
    <w:rsid w:val="00705EDE"/>
    <w:rsid w:val="00712422"/>
    <w:rsid w:val="0073080F"/>
    <w:rsid w:val="00813994"/>
    <w:rsid w:val="008445EE"/>
    <w:rsid w:val="008834F8"/>
    <w:rsid w:val="00884C42"/>
    <w:rsid w:val="00891A3E"/>
    <w:rsid w:val="008C3F80"/>
    <w:rsid w:val="008C7304"/>
    <w:rsid w:val="008F661C"/>
    <w:rsid w:val="009504AC"/>
    <w:rsid w:val="009C7343"/>
    <w:rsid w:val="009D0F52"/>
    <w:rsid w:val="00A73BF7"/>
    <w:rsid w:val="00AB08DF"/>
    <w:rsid w:val="00AB0B21"/>
    <w:rsid w:val="00AD787D"/>
    <w:rsid w:val="00B1705D"/>
    <w:rsid w:val="00B7780A"/>
    <w:rsid w:val="00BA2566"/>
    <w:rsid w:val="00BA46FD"/>
    <w:rsid w:val="00BA4D66"/>
    <w:rsid w:val="00BA693D"/>
    <w:rsid w:val="00BC7912"/>
    <w:rsid w:val="00BD65BC"/>
    <w:rsid w:val="00BE51E7"/>
    <w:rsid w:val="00C30B26"/>
    <w:rsid w:val="00C508F4"/>
    <w:rsid w:val="00C57A33"/>
    <w:rsid w:val="00C82B72"/>
    <w:rsid w:val="00C8346B"/>
    <w:rsid w:val="00CB5776"/>
    <w:rsid w:val="00D25186"/>
    <w:rsid w:val="00D6028E"/>
    <w:rsid w:val="00D703FA"/>
    <w:rsid w:val="00DD12AB"/>
    <w:rsid w:val="00DE16BF"/>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onstructionprocurement.gov.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nstructionprocurement.gov.ie"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OneDrive%20-%20Nolan%20QS\Documents\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0" ma:contentTypeDescription="Create a new document." ma:contentTypeScope="" ma:versionID="10cb5f15de44675ce1618d89df23b73f">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7862F-05AC-4932-A9E8-920666C162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9D4BD9-3CC8-4BA7-B72E-E09ABC6F2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05721C-BB83-4EAD-844E-D1939384C565}">
  <ds:schemaRefs>
    <ds:schemaRef ds:uri="http://schemas.microsoft.com/sharepoint/v3/contenttype/forms"/>
  </ds:schemaRefs>
</ds:datastoreItem>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TGD007 3rd Edition March 2011</Template>
  <TotalTime>4</TotalTime>
  <Pages>4</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14113</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Suzanne Murphy (Buildings and Property Department)</cp:lastModifiedBy>
  <cp:revision>9</cp:revision>
  <cp:lastPrinted>2011-03-31T13:36:00Z</cp:lastPrinted>
  <dcterms:created xsi:type="dcterms:W3CDTF">2025-09-22T11:36:00Z</dcterms:created>
  <dcterms:modified xsi:type="dcterms:W3CDTF">2026-08-17T16:04:00Z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MediaServiceImageTags">
    <vt:lpwstr/>
  </property>
</Properties>
</file>